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2537EA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EndPr/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006747C3" w14:textId="77777777" w:rsidR="002537EA" w:rsidRDefault="002537EA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2537EA">
              <w:rPr>
                <w:rFonts w:ascii="Times New Roman" w:hAnsi="Times New Roman"/>
                <w:b/>
                <w:bCs/>
              </w:rPr>
              <w:t xml:space="preserve">GALATASARAY ÜNİVERSİTESİ REKTÖRLÜK VE BAĞLI BİRİMLERDE BULUNAN </w:t>
            </w:r>
          </w:p>
          <w:p w14:paraId="6A2E177D" w14:textId="1538AB2E" w:rsidR="00A953A8" w:rsidRPr="002537EA" w:rsidRDefault="002537EA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2537EA">
              <w:rPr>
                <w:rFonts w:ascii="Times New Roman" w:hAnsi="Times New Roman"/>
                <w:b/>
                <w:bCs/>
              </w:rPr>
              <w:t>DOĞALGAZ BRÜLÖRLERİ, KAZAN VE KOMBİLERİN 2026 YILI BAKIM ONARIM HİZMETİ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790"/>
        <w:gridCol w:w="1417"/>
        <w:gridCol w:w="1418"/>
        <w:gridCol w:w="1843"/>
      </w:tblGrid>
      <w:tr w:rsidR="00B052A8" w:rsidRPr="00C827F8" w14:paraId="6AAE06D5" w14:textId="77777777" w:rsidTr="0050327F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EndPr/>
          <w:sdtContent>
            <w:tc>
              <w:tcPr>
                <w:tcW w:w="4790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417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70CB8D32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  <w:r w:rsidR="002537EA">
              <w:rPr>
                <w:rFonts w:ascii="Times New Roman" w:hAnsi="Times New Roman"/>
                <w:lang w:bidi="tr-TR"/>
              </w:rPr>
              <w:t xml:space="preserve"> (adet)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2537EA" w:rsidRPr="00C827F8" w14:paraId="3DEDF3BC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746A8E7F" w:rsidR="002537EA" w:rsidRPr="00C827F8" w:rsidRDefault="002537EA" w:rsidP="002537EA">
            <w:pPr>
              <w:rPr>
                <w:rFonts w:ascii="Times New Roman" w:hAnsi="Times New Roman"/>
              </w:rPr>
            </w:pPr>
            <w:r w:rsidRPr="00B34013">
              <w:t xml:space="preserve">DAYLUKS DUVAR TİPİ Y./ 125 </w:t>
            </w:r>
            <w:r>
              <w:t>k</w:t>
            </w:r>
            <w:r w:rsidRPr="00B34013"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4D0C44E9" w:rsidR="002537EA" w:rsidRPr="00C827F8" w:rsidRDefault="002537EA" w:rsidP="002537EA">
            <w:pPr>
              <w:jc w:val="center"/>
            </w:pPr>
            <w:r w:rsidRPr="00B34013"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734B71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3FB9A49" w14:textId="65F31BD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65AA5E2" w14:textId="4C10A2EF" w:rsidR="002537EA" w:rsidRPr="00ED4153" w:rsidRDefault="002537EA" w:rsidP="002537EA">
            <w:pPr>
              <w:rPr>
                <w:lang w:eastAsia="tr-TR"/>
              </w:rPr>
            </w:pPr>
            <w:r w:rsidRPr="00B34013">
              <w:t xml:space="preserve">BUDERUS DUVAR TİPİ Y./100 </w:t>
            </w:r>
            <w:r>
              <w:t>k</w:t>
            </w:r>
            <w:r w:rsidRPr="00B34013"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E9A8DE4" w14:textId="6ABC6C58" w:rsidR="002537EA" w:rsidRDefault="002537EA" w:rsidP="002537EA">
            <w:pPr>
              <w:jc w:val="center"/>
            </w:pPr>
            <w:r w:rsidRPr="00B34013"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A4245E8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B80CC92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2B88691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4AC4CD3" w14:textId="56A9184D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10BFD0A" w14:textId="354781F8" w:rsidR="002537EA" w:rsidRPr="00ED4153" w:rsidRDefault="002537EA" w:rsidP="002537EA">
            <w:pPr>
              <w:rPr>
                <w:lang w:eastAsia="tr-TR"/>
              </w:rPr>
            </w:pPr>
            <w:r w:rsidRPr="00B34013">
              <w:t>ECA DUVAR TİPİ Y.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3F73FEC" w14:textId="59956AAC" w:rsidR="002537EA" w:rsidRDefault="002537EA" w:rsidP="002537EA">
            <w:pPr>
              <w:jc w:val="center"/>
            </w:pPr>
            <w:r w:rsidRPr="00B34013"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F5C3206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EF80299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E97FCD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59E37C" w14:textId="3A7FDF5F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678E776" w14:textId="1351C417" w:rsidR="002537EA" w:rsidRPr="00ED4153" w:rsidRDefault="002537EA" w:rsidP="002537EA">
            <w:pPr>
              <w:rPr>
                <w:lang w:eastAsia="tr-TR"/>
              </w:rPr>
            </w:pPr>
            <w:r w:rsidRPr="00B34013">
              <w:t xml:space="preserve">DE DİETRİCH YER TİPİ DİLİMLİ/ 400 </w:t>
            </w:r>
            <w:r>
              <w:t>k</w:t>
            </w:r>
            <w:r w:rsidRPr="00B34013"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754646C" w14:textId="542A283E" w:rsidR="002537EA" w:rsidRDefault="002537EA" w:rsidP="002537EA">
            <w:pPr>
              <w:jc w:val="center"/>
            </w:pPr>
            <w:r w:rsidRPr="00B34013"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B9D52CE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D7EA54C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3127C101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593F11D" w14:textId="3016252E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795CD16" w14:textId="42DC5449" w:rsidR="002537EA" w:rsidRPr="00ED4153" w:rsidRDefault="002537EA" w:rsidP="002537EA">
            <w:pPr>
              <w:rPr>
                <w:lang w:eastAsia="tr-TR"/>
              </w:rPr>
            </w:pPr>
            <w:r w:rsidRPr="00B34013">
              <w:t xml:space="preserve">SCHAFER YER TİPİ KAZAN / 55O </w:t>
            </w:r>
            <w:r>
              <w:t>k</w:t>
            </w:r>
            <w:r w:rsidRPr="00B34013"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58E9A007" w14:textId="7056B19B" w:rsidR="002537EA" w:rsidRDefault="002537EA" w:rsidP="002537EA">
            <w:pPr>
              <w:jc w:val="center"/>
            </w:pPr>
            <w:r w:rsidRPr="00B34013"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5AD20FC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D7215D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0A38402A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6C23225C" w14:textId="5C9D1C11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1AEA0F3F" w14:textId="199A5BA0" w:rsidR="002537EA" w:rsidRPr="00ED4153" w:rsidRDefault="002537EA" w:rsidP="002537EA">
            <w:pPr>
              <w:rPr>
                <w:lang w:eastAsia="tr-TR"/>
              </w:rPr>
            </w:pPr>
            <w:r w:rsidRPr="00B34013">
              <w:t xml:space="preserve">BUDERUS YER TİPİ YOĞUŞMALI/ 620 </w:t>
            </w:r>
            <w:r>
              <w:t>k</w:t>
            </w:r>
            <w:r w:rsidRPr="00B34013">
              <w:t>W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2057A60D" w14:textId="48E87467" w:rsidR="002537EA" w:rsidRDefault="002537EA" w:rsidP="002537EA">
            <w:pPr>
              <w:jc w:val="center"/>
            </w:pPr>
            <w:r w:rsidRPr="00B34013">
              <w:t>5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D8A031C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2A62077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18D380F8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ACA0245" w14:textId="124AA786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2C5CC30" w14:textId="51B9BA34" w:rsidR="002537EA" w:rsidRPr="00ED4153" w:rsidRDefault="002537EA" w:rsidP="002537EA">
            <w:pPr>
              <w:rPr>
                <w:lang w:eastAsia="tr-TR"/>
              </w:rPr>
            </w:pPr>
            <w:r w:rsidRPr="00B34013">
              <w:t>Boyler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9370CFB" w14:textId="18C67F3E" w:rsidR="002537EA" w:rsidRDefault="002537EA" w:rsidP="002537EA">
            <w:pPr>
              <w:jc w:val="center"/>
            </w:pPr>
            <w:r w:rsidRPr="00B34013">
              <w:t>5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6FF9ADDB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88F9EFF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44B4434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D77CFC8" w14:textId="55097002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86B1CA5" w14:textId="5D2935C1" w:rsidR="002537EA" w:rsidRPr="00ED4153" w:rsidRDefault="002537EA" w:rsidP="002537EA">
            <w:pPr>
              <w:rPr>
                <w:lang w:eastAsia="tr-TR"/>
              </w:rPr>
            </w:pPr>
            <w:r w:rsidRPr="00B34013">
              <w:t>Boyler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4036E2D9" w14:textId="120C2F9D" w:rsidR="002537EA" w:rsidRDefault="002537EA" w:rsidP="002537EA">
            <w:pPr>
              <w:jc w:val="center"/>
            </w:pPr>
            <w:r w:rsidRPr="00B34013"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14A970E2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35C3D9B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1A3A7DB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7F6D9F" w14:textId="661ADCA2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F9D4F38" w14:textId="1100174A" w:rsidR="002537EA" w:rsidRPr="00ED4153" w:rsidRDefault="002537EA" w:rsidP="002537EA">
            <w:pPr>
              <w:rPr>
                <w:lang w:eastAsia="tr-TR"/>
              </w:rPr>
            </w:pPr>
            <w:r w:rsidRPr="00B34013">
              <w:t>Kombi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0F4E4BE" w14:textId="788B5573" w:rsidR="002537EA" w:rsidRDefault="002537EA" w:rsidP="002537EA">
            <w:pPr>
              <w:jc w:val="center"/>
            </w:pPr>
            <w:r w:rsidRPr="00B34013">
              <w:t>1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DF83F37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279DF3EE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F8D69E2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724B4113" w14:textId="20C692DE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C0C6000" w14:textId="4E312359" w:rsidR="002537EA" w:rsidRPr="002537EA" w:rsidRDefault="002537EA" w:rsidP="002537E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Elektrikli Depolu Su Isıtıcı/Baymak 80 MTK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11CBC1A2" w14:textId="145A1E8E" w:rsidR="002537EA" w:rsidRDefault="002537EA" w:rsidP="002537EA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0D03154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5E01364F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6A8AC8A6" w14:textId="77777777" w:rsidTr="002E0203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2958A378" w14:textId="1415F6F8" w:rsidR="002537EA" w:rsidRPr="00C827F8" w:rsidRDefault="002537EA" w:rsidP="002537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790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48840491" w14:textId="4E25DC75" w:rsidR="002537EA" w:rsidRPr="00ED4153" w:rsidRDefault="002537EA" w:rsidP="002537EA">
            <w:pPr>
              <w:spacing w:line="240" w:lineRule="auto"/>
              <w:rPr>
                <w:lang w:eastAsia="tr-T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Elektrikli Depolu Su Isıtıcı/Arçelik T 7380 B</w:t>
            </w:r>
          </w:p>
        </w:tc>
        <w:tc>
          <w:tcPr>
            <w:tcW w:w="1417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0BAFFD94" w14:textId="6052F823" w:rsidR="002537EA" w:rsidRDefault="002537EA" w:rsidP="002537EA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99FD48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03A84C7B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  <w:tr w:rsidR="002537EA" w:rsidRPr="00C827F8" w14:paraId="7BA0C128" w14:textId="77777777" w:rsidTr="0050327F">
        <w:trPr>
          <w:cantSplit/>
          <w:trHeight w:val="288"/>
        </w:trPr>
        <w:tc>
          <w:tcPr>
            <w:tcW w:w="5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2537EA" w:rsidRPr="00C827F8" w:rsidRDefault="002537EA" w:rsidP="002537EA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2537EA" w:rsidRPr="00C827F8" w:rsidRDefault="002537EA" w:rsidP="002537EA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 Türk Lirası)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2537EA" w:rsidRPr="00C827F8" w:rsidRDefault="002537EA" w:rsidP="002537EA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Pr="00C827F8" w:rsidRDefault="00CB2E13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2537EA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EndPr/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292" w14:textId="77777777" w:rsidR="004C1838" w:rsidRDefault="004C1838">
      <w:r>
        <w:separator/>
      </w:r>
    </w:p>
  </w:endnote>
  <w:endnote w:type="continuationSeparator" w:id="0">
    <w:p w14:paraId="4A5DEF94" w14:textId="77777777" w:rsidR="004C1838" w:rsidRDefault="004C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87A4" w14:textId="77777777" w:rsidR="004C1838" w:rsidRDefault="004C1838">
      <w:r>
        <w:separator/>
      </w:r>
    </w:p>
  </w:footnote>
  <w:footnote w:type="continuationSeparator" w:id="0">
    <w:p w14:paraId="4F758539" w14:textId="77777777" w:rsidR="004C1838" w:rsidRDefault="004C1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37EA"/>
    <w:rsid w:val="00255B08"/>
    <w:rsid w:val="00326411"/>
    <w:rsid w:val="00341D54"/>
    <w:rsid w:val="003460D0"/>
    <w:rsid w:val="003465E2"/>
    <w:rsid w:val="0035481F"/>
    <w:rsid w:val="00360D3D"/>
    <w:rsid w:val="00370561"/>
    <w:rsid w:val="003756B5"/>
    <w:rsid w:val="00386F5F"/>
    <w:rsid w:val="00387E68"/>
    <w:rsid w:val="003A1E70"/>
    <w:rsid w:val="003B7E00"/>
    <w:rsid w:val="003C1229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251A"/>
    <w:rsid w:val="009A07D8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45518E"/>
    <w:rsid w:val="005B23AB"/>
    <w:rsid w:val="0081631C"/>
    <w:rsid w:val="0083141E"/>
    <w:rsid w:val="008B6606"/>
    <w:rsid w:val="00923B82"/>
    <w:rsid w:val="0096064C"/>
    <w:rsid w:val="00A1410C"/>
    <w:rsid w:val="00AB0E75"/>
    <w:rsid w:val="00B41D02"/>
    <w:rsid w:val="00DA7FF6"/>
    <w:rsid w:val="00E3391B"/>
    <w:rsid w:val="00EF5FF8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122</TotalTime>
  <Pages>1</Pages>
  <Words>163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Uğurcan Tartar</cp:lastModifiedBy>
  <cp:revision>21</cp:revision>
  <cp:lastPrinted>2025-07-09T11:11:00Z</cp:lastPrinted>
  <dcterms:created xsi:type="dcterms:W3CDTF">2025-07-09T10:24:00Z</dcterms:created>
  <dcterms:modified xsi:type="dcterms:W3CDTF">2026-03-09T12:47:00Z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